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43567" w14:textId="77777777" w:rsidR="00D32EF4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KETYLTON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D17462" w14:textId="77777777" w:rsidR="00D32EF4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Waltham Holy Cross, Essex. Butcher.</w:t>
      </w:r>
    </w:p>
    <w:p w14:paraId="4F6A7D69" w14:textId="77777777" w:rsidR="00D32EF4" w:rsidRDefault="00D32EF4" w:rsidP="00D32EF4">
      <w:pPr>
        <w:rPr>
          <w:rFonts w:ascii="Times New Roman" w:hAnsi="Times New Roman" w:cs="Times New Roman"/>
        </w:rPr>
      </w:pPr>
    </w:p>
    <w:p w14:paraId="435A0C9F" w14:textId="77777777" w:rsidR="00D32EF4" w:rsidRDefault="00D32EF4" w:rsidP="00D32EF4">
      <w:pPr>
        <w:rPr>
          <w:rFonts w:ascii="Times New Roman" w:hAnsi="Times New Roman" w:cs="Times New Roman"/>
        </w:rPr>
      </w:pPr>
    </w:p>
    <w:p w14:paraId="70A303AE" w14:textId="77777777" w:rsidR="00D32EF4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</w:t>
      </w:r>
    </w:p>
    <w:p w14:paraId="38D114D6" w14:textId="77777777" w:rsidR="00D32EF4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11 others.</w:t>
      </w:r>
    </w:p>
    <w:p w14:paraId="48191B80" w14:textId="77777777" w:rsidR="00D32EF4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40DB77" w14:textId="77777777" w:rsidR="00D32EF4" w:rsidRDefault="00D32EF4" w:rsidP="00D32EF4">
      <w:pPr>
        <w:rPr>
          <w:rFonts w:ascii="Times New Roman" w:hAnsi="Times New Roman" w:cs="Times New Roman"/>
        </w:rPr>
      </w:pPr>
    </w:p>
    <w:p w14:paraId="01300F2B" w14:textId="77777777" w:rsidR="00D32EF4" w:rsidRDefault="00D32EF4" w:rsidP="00D32EF4">
      <w:pPr>
        <w:rPr>
          <w:rFonts w:ascii="Times New Roman" w:hAnsi="Times New Roman" w:cs="Times New Roman"/>
        </w:rPr>
      </w:pPr>
    </w:p>
    <w:p w14:paraId="2BC29B2C" w14:textId="77777777" w:rsidR="00D32EF4" w:rsidRPr="00240D7F" w:rsidRDefault="00D32EF4" w:rsidP="00D32E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78CB46C0" w14:textId="77777777" w:rsidR="006B2F86" w:rsidRPr="00E71FC3" w:rsidRDefault="00D32E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B8C0D" w14:textId="77777777" w:rsidR="00D32EF4" w:rsidRDefault="00D32EF4" w:rsidP="00E71FC3">
      <w:r>
        <w:separator/>
      </w:r>
    </w:p>
  </w:endnote>
  <w:endnote w:type="continuationSeparator" w:id="0">
    <w:p w14:paraId="07F7EA5E" w14:textId="77777777" w:rsidR="00D32EF4" w:rsidRDefault="00D32E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CC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61981" w14:textId="77777777" w:rsidR="00D32EF4" w:rsidRDefault="00D32EF4" w:rsidP="00E71FC3">
      <w:r>
        <w:separator/>
      </w:r>
    </w:p>
  </w:footnote>
  <w:footnote w:type="continuationSeparator" w:id="0">
    <w:p w14:paraId="436837CA" w14:textId="77777777" w:rsidR="00D32EF4" w:rsidRDefault="00D32E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F4"/>
    <w:rsid w:val="001A7C09"/>
    <w:rsid w:val="00577BD5"/>
    <w:rsid w:val="00656CBA"/>
    <w:rsid w:val="006A1F77"/>
    <w:rsid w:val="00733BE7"/>
    <w:rsid w:val="00AB52E8"/>
    <w:rsid w:val="00B16D3F"/>
    <w:rsid w:val="00BB41AC"/>
    <w:rsid w:val="00D32E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15B11"/>
  <w15:chartTrackingRefBased/>
  <w15:docId w15:val="{206A3D6E-D2CA-470B-989D-322B30D0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2E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32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2018-01-24T19:20:00Z</dcterms:created>
  <dcterms:modified xsi:type="dcterms:W3CDTF">2018-01-24T19:21:00Z</dcterms:modified>
</cp:coreProperties>
</file>